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华文中宋" w:eastAsia="方正小标宋简体"/>
          <w:b/>
          <w:spacing w:val="62"/>
          <w:sz w:val="36"/>
          <w:szCs w:val="36"/>
        </w:rPr>
      </w:pPr>
      <w:r>
        <w:rPr>
          <w:rFonts w:hint="eastAsia" w:ascii="方正小标宋简体" w:hAnsi="华文中宋" w:eastAsia="方正小标宋简体"/>
          <w:b/>
          <w:spacing w:val="62"/>
          <w:sz w:val="36"/>
          <w:szCs w:val="36"/>
        </w:rPr>
        <w:t>入党积极</w:t>
      </w:r>
      <w:bookmarkStart w:id="0" w:name="_GoBack"/>
      <w:bookmarkEnd w:id="0"/>
      <w:r>
        <w:rPr>
          <w:rFonts w:hint="eastAsia" w:ascii="方正小标宋简体" w:hAnsi="华文中宋" w:eastAsia="方正小标宋简体"/>
          <w:b/>
          <w:spacing w:val="62"/>
          <w:sz w:val="36"/>
          <w:szCs w:val="36"/>
        </w:rPr>
        <w:t>分子培训登记表</w:t>
      </w:r>
    </w:p>
    <w:p>
      <w:pPr>
        <w:ind w:firstLine="140" w:firstLineChars="50"/>
        <w:rPr>
          <w:rFonts w:hint="eastAsia" w:ascii="仿宋_GB2312" w:eastAsia="仿宋_GB2312"/>
          <w:b/>
          <w:sz w:val="24"/>
          <w:u w:val="single"/>
        </w:rPr>
      </w:pPr>
      <w:r>
        <w:rPr>
          <w:rFonts w:hint="eastAsia" w:ascii="华文楷体" w:hAnsi="华文楷体" w:eastAsia="华文楷体"/>
          <w:b/>
          <w:sz w:val="28"/>
          <w:szCs w:val="28"/>
        </w:rPr>
        <w:t>单位</w:t>
      </w:r>
      <w:r>
        <w:rPr>
          <w:rFonts w:hint="eastAsia" w:ascii="仿宋_GB2312" w:eastAsia="仿宋_GB2312"/>
          <w:b/>
          <w:sz w:val="24"/>
          <w:u w:val="single"/>
        </w:rPr>
        <w:t xml:space="preserve">                       </w:t>
      </w:r>
    </w:p>
    <w:p>
      <w:pPr>
        <w:spacing w:line="100" w:lineRule="exact"/>
        <w:rPr>
          <w:rFonts w:hint="eastAsia" w:ascii="仿宋_GB2312" w:eastAsia="仿宋_GB2312"/>
          <w:b/>
          <w:sz w:val="24"/>
          <w:u w:val="single"/>
        </w:rPr>
      </w:pPr>
    </w:p>
    <w:tbl>
      <w:tblPr>
        <w:tblStyle w:val="6"/>
        <w:tblW w:w="9660" w:type="dxa"/>
        <w:jc w:val="center"/>
        <w:tblInd w:w="-1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36"/>
        <w:gridCol w:w="1399"/>
        <w:gridCol w:w="952"/>
        <w:gridCol w:w="812"/>
        <w:gridCol w:w="853"/>
        <w:gridCol w:w="918"/>
        <w:gridCol w:w="110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960" w:type="dxa"/>
            <w:gridSpan w:val="2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姓名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性别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民族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籍贯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960" w:type="dxa"/>
            <w:gridSpan w:val="2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职务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出生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年月</w:t>
            </w:r>
          </w:p>
        </w:tc>
        <w:tc>
          <w:tcPr>
            <w:tcW w:w="2583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文化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程度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3359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申请入党时间</w:t>
            </w:r>
          </w:p>
        </w:tc>
        <w:tc>
          <w:tcPr>
            <w:tcW w:w="2617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18" w:type="dxa"/>
            <w:gridSpan w:val="2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何时开始培养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3359" w:type="dxa"/>
            <w:gridSpan w:val="3"/>
            <w:vAlign w:val="center"/>
          </w:tcPr>
          <w:p>
            <w:pPr>
              <w:ind w:left="92"/>
              <w:jc w:val="center"/>
              <w:rPr>
                <w:rFonts w:hint="eastAsia" w:ascii="仿宋_GB2312" w:eastAsia="仿宋_GB2312"/>
                <w:b/>
                <w:spacing w:val="62"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培训时间</w:t>
            </w:r>
          </w:p>
        </w:tc>
        <w:tc>
          <w:tcPr>
            <w:tcW w:w="6301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        </w:t>
            </w: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年     月    日至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1960" w:type="dxa"/>
            <w:gridSpan w:val="2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学</w:t>
            </w: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习</w:t>
            </w: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收</w:t>
            </w: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获</w:t>
            </w:r>
          </w:p>
        </w:tc>
        <w:tc>
          <w:tcPr>
            <w:tcW w:w="7700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3" w:hRule="atLeast"/>
          <w:jc w:val="center"/>
        </w:trPr>
        <w:tc>
          <w:tcPr>
            <w:tcW w:w="1924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小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组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鉴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定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意</w:t>
            </w: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见</w:t>
            </w:r>
          </w:p>
        </w:tc>
        <w:tc>
          <w:tcPr>
            <w:tcW w:w="7736" w:type="dxa"/>
            <w:gridSpan w:val="8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ind w:firstLine="561" w:firstLineChars="200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学习小组长签名：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4" w:hRule="atLeast"/>
          <w:jc w:val="center"/>
        </w:trPr>
        <w:tc>
          <w:tcPr>
            <w:tcW w:w="1924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培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训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单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位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意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见</w:t>
            </w:r>
          </w:p>
        </w:tc>
        <w:tc>
          <w:tcPr>
            <w:tcW w:w="7736" w:type="dxa"/>
            <w:gridSpan w:val="8"/>
            <w:vAlign w:val="center"/>
          </w:tcPr>
          <w:p>
            <w:pPr>
              <w:wordWrap w:val="0"/>
              <w:ind w:right="560"/>
              <w:jc w:val="right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ind w:right="560"/>
              <w:jc w:val="right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ind w:right="560"/>
              <w:jc w:val="right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ind w:right="560"/>
              <w:jc w:val="right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ind w:right="1120" w:firstLine="5090" w:firstLineChars="1816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ind w:right="1120" w:firstLine="5090" w:firstLineChars="1816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ind w:right="1120" w:firstLine="5090" w:firstLineChars="1816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ind w:right="1120" w:firstLine="5090" w:firstLineChars="1816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ind w:right="1120" w:firstLine="5090" w:firstLineChars="1816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盖  章</w:t>
            </w:r>
          </w:p>
          <w:p>
            <w:pPr>
              <w:wordWrap w:val="0"/>
              <w:ind w:right="1120"/>
              <w:jc w:val="right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 xml:space="preserve">       年    月   日</w:t>
            </w:r>
          </w:p>
        </w:tc>
      </w:tr>
    </w:tbl>
    <w:p>
      <w:pPr>
        <w:rPr>
          <w:rFonts w:hint="eastAsia"/>
        </w:rPr>
      </w:pPr>
    </w:p>
    <w:sectPr>
      <w:footerReference r:id="rId3" w:type="default"/>
      <w:footerReference r:id="rId4" w:type="even"/>
      <w:pgSz w:w="11907" w:h="16840"/>
      <w:pgMar w:top="1304" w:right="1304" w:bottom="1304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1100F"/>
    <w:rsid w:val="00017B52"/>
    <w:rsid w:val="00027BAD"/>
    <w:rsid w:val="00044E3B"/>
    <w:rsid w:val="0008345D"/>
    <w:rsid w:val="00097FA6"/>
    <w:rsid w:val="000A032B"/>
    <w:rsid w:val="000B3F6F"/>
    <w:rsid w:val="000B6883"/>
    <w:rsid w:val="000D4F50"/>
    <w:rsid w:val="000E3C32"/>
    <w:rsid w:val="001732F4"/>
    <w:rsid w:val="00185A76"/>
    <w:rsid w:val="001A5250"/>
    <w:rsid w:val="001A598F"/>
    <w:rsid w:val="001B1ADC"/>
    <w:rsid w:val="001E398F"/>
    <w:rsid w:val="002504ED"/>
    <w:rsid w:val="002515B2"/>
    <w:rsid w:val="00276097"/>
    <w:rsid w:val="00294576"/>
    <w:rsid w:val="00304320"/>
    <w:rsid w:val="00321688"/>
    <w:rsid w:val="00331943"/>
    <w:rsid w:val="0035254C"/>
    <w:rsid w:val="00360918"/>
    <w:rsid w:val="0038658D"/>
    <w:rsid w:val="003A0754"/>
    <w:rsid w:val="003B0F25"/>
    <w:rsid w:val="003B7A88"/>
    <w:rsid w:val="003C4F5B"/>
    <w:rsid w:val="003D709E"/>
    <w:rsid w:val="003E19EE"/>
    <w:rsid w:val="003F5954"/>
    <w:rsid w:val="004121CA"/>
    <w:rsid w:val="00414A13"/>
    <w:rsid w:val="00426F69"/>
    <w:rsid w:val="00482ABD"/>
    <w:rsid w:val="00491E6B"/>
    <w:rsid w:val="00491FCD"/>
    <w:rsid w:val="004B1E67"/>
    <w:rsid w:val="004C3E36"/>
    <w:rsid w:val="004E544B"/>
    <w:rsid w:val="004F69CC"/>
    <w:rsid w:val="0051229F"/>
    <w:rsid w:val="00526A44"/>
    <w:rsid w:val="00586D49"/>
    <w:rsid w:val="005C3B7F"/>
    <w:rsid w:val="005E7955"/>
    <w:rsid w:val="006064D5"/>
    <w:rsid w:val="00606E37"/>
    <w:rsid w:val="00651748"/>
    <w:rsid w:val="00667A1B"/>
    <w:rsid w:val="006C5A74"/>
    <w:rsid w:val="006C7809"/>
    <w:rsid w:val="00727EEE"/>
    <w:rsid w:val="00737DAF"/>
    <w:rsid w:val="007806FB"/>
    <w:rsid w:val="0079685F"/>
    <w:rsid w:val="007C29FE"/>
    <w:rsid w:val="007C7D6B"/>
    <w:rsid w:val="007F3023"/>
    <w:rsid w:val="00844D01"/>
    <w:rsid w:val="008466A3"/>
    <w:rsid w:val="0085081A"/>
    <w:rsid w:val="00883AC7"/>
    <w:rsid w:val="00883BA1"/>
    <w:rsid w:val="00884B61"/>
    <w:rsid w:val="008F141B"/>
    <w:rsid w:val="009146FC"/>
    <w:rsid w:val="0092473D"/>
    <w:rsid w:val="0093798C"/>
    <w:rsid w:val="00953E22"/>
    <w:rsid w:val="0096496A"/>
    <w:rsid w:val="00981107"/>
    <w:rsid w:val="00990056"/>
    <w:rsid w:val="009A0857"/>
    <w:rsid w:val="009C52B8"/>
    <w:rsid w:val="009C6534"/>
    <w:rsid w:val="009D1F6D"/>
    <w:rsid w:val="009F22FB"/>
    <w:rsid w:val="009F387E"/>
    <w:rsid w:val="009F3AAE"/>
    <w:rsid w:val="00AB0672"/>
    <w:rsid w:val="00AB25A5"/>
    <w:rsid w:val="00B12281"/>
    <w:rsid w:val="00B14C64"/>
    <w:rsid w:val="00B27334"/>
    <w:rsid w:val="00B52F43"/>
    <w:rsid w:val="00B54DA9"/>
    <w:rsid w:val="00BA5A99"/>
    <w:rsid w:val="00BF08E6"/>
    <w:rsid w:val="00BF1D04"/>
    <w:rsid w:val="00C1438A"/>
    <w:rsid w:val="00C17077"/>
    <w:rsid w:val="00C319E0"/>
    <w:rsid w:val="00C44848"/>
    <w:rsid w:val="00C46258"/>
    <w:rsid w:val="00C62836"/>
    <w:rsid w:val="00CC6503"/>
    <w:rsid w:val="00CE2069"/>
    <w:rsid w:val="00CF44A9"/>
    <w:rsid w:val="00D63F21"/>
    <w:rsid w:val="00D90171"/>
    <w:rsid w:val="00D968EF"/>
    <w:rsid w:val="00DF5CB4"/>
    <w:rsid w:val="00E04BDF"/>
    <w:rsid w:val="00E666C9"/>
    <w:rsid w:val="00EC79BC"/>
    <w:rsid w:val="00ED3A7D"/>
    <w:rsid w:val="00F03FAE"/>
    <w:rsid w:val="00F07AD0"/>
    <w:rsid w:val="00F17A50"/>
    <w:rsid w:val="00F2781E"/>
    <w:rsid w:val="00F53F6E"/>
    <w:rsid w:val="00F54834"/>
    <w:rsid w:val="00F573C0"/>
    <w:rsid w:val="00F93C97"/>
    <w:rsid w:val="00FE5E2A"/>
    <w:rsid w:val="00FF3DFE"/>
    <w:rsid w:val="023A132F"/>
    <w:rsid w:val="04576DCA"/>
    <w:rsid w:val="05904DCA"/>
    <w:rsid w:val="05A1100F"/>
    <w:rsid w:val="0625678F"/>
    <w:rsid w:val="06E41D12"/>
    <w:rsid w:val="07087EF4"/>
    <w:rsid w:val="077420BB"/>
    <w:rsid w:val="08344302"/>
    <w:rsid w:val="09AE75E9"/>
    <w:rsid w:val="0BBB0FB3"/>
    <w:rsid w:val="0CBE35F6"/>
    <w:rsid w:val="0D186380"/>
    <w:rsid w:val="110862EB"/>
    <w:rsid w:val="14A449C2"/>
    <w:rsid w:val="151C3B05"/>
    <w:rsid w:val="15AF7021"/>
    <w:rsid w:val="169A439F"/>
    <w:rsid w:val="1A0D000A"/>
    <w:rsid w:val="1A324B8A"/>
    <w:rsid w:val="1BFF0E7C"/>
    <w:rsid w:val="213C4F4C"/>
    <w:rsid w:val="22EC283E"/>
    <w:rsid w:val="242067B0"/>
    <w:rsid w:val="245A7F35"/>
    <w:rsid w:val="247B774F"/>
    <w:rsid w:val="25DE5A4D"/>
    <w:rsid w:val="27382064"/>
    <w:rsid w:val="28620BEF"/>
    <w:rsid w:val="29192792"/>
    <w:rsid w:val="29F36375"/>
    <w:rsid w:val="2B5C2FA1"/>
    <w:rsid w:val="2C445F3F"/>
    <w:rsid w:val="2C6D4A09"/>
    <w:rsid w:val="2DCE37A9"/>
    <w:rsid w:val="2E382489"/>
    <w:rsid w:val="31A7098F"/>
    <w:rsid w:val="337337ED"/>
    <w:rsid w:val="341C2550"/>
    <w:rsid w:val="3A7614B8"/>
    <w:rsid w:val="3FB322D1"/>
    <w:rsid w:val="405E7023"/>
    <w:rsid w:val="43027709"/>
    <w:rsid w:val="43213BBD"/>
    <w:rsid w:val="436B05E5"/>
    <w:rsid w:val="43986D81"/>
    <w:rsid w:val="48535B14"/>
    <w:rsid w:val="49E91EE3"/>
    <w:rsid w:val="4B537B9C"/>
    <w:rsid w:val="51F95870"/>
    <w:rsid w:val="54250B77"/>
    <w:rsid w:val="54412B83"/>
    <w:rsid w:val="55DE08DC"/>
    <w:rsid w:val="562A0ADD"/>
    <w:rsid w:val="588E0732"/>
    <w:rsid w:val="5A71141A"/>
    <w:rsid w:val="62327A2D"/>
    <w:rsid w:val="62DA5061"/>
    <w:rsid w:val="62DB432A"/>
    <w:rsid w:val="63FF1953"/>
    <w:rsid w:val="6B9A192D"/>
    <w:rsid w:val="752E3109"/>
    <w:rsid w:val="7B500709"/>
    <w:rsid w:val="7B805920"/>
    <w:rsid w:val="7C666E0E"/>
    <w:rsid w:val="7CD54248"/>
    <w:rsid w:val="7E6346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5">
    <w:name w:val="page number"/>
    <w:basedOn w:val="4"/>
    <w:qFormat/>
    <w:uiPriority w:val="0"/>
  </w:style>
  <w:style w:type="paragraph" w:customStyle="1" w:styleId="7">
    <w:name w:val="List Paragraph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PCOS-1604200915\Desktop\&#36713;\5&#12289;&#20837;&#20826;&#31215;&#26497;&#20998;&#23376;&#22791;&#26696;&#30331;&#35760;&#34920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5、入党积极分子备案登记表.dot</Template>
  <Pages>44</Pages>
  <Words>15221</Words>
  <Characters>15560</Characters>
  <Lines>150</Lines>
  <Paragraphs>42</Paragraphs>
  <TotalTime>0</TotalTime>
  <ScaleCrop>false</ScaleCrop>
  <LinksUpToDate>false</LinksUpToDate>
  <CharactersWithSpaces>17442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2018-10-31T07:42:00Z</dcterms:created>
  <dc:creator>Administrator</dc:creator>
  <cp:lastModifiedBy>Administrator</cp:lastModifiedBy>
  <dcterms:modified xsi:type="dcterms:W3CDTF">2018-10-31T08:47:38Z</dcterms:modified>
  <dc:title>入 党 申 请 人 登 记 表</dc:title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